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E311F" w14:textId="223B27CB" w:rsidR="00BA00AB" w:rsidRDefault="0000610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LECYNOR (alias MASON)</w:t>
      </w:r>
      <w:r>
        <w:rPr>
          <w:rFonts w:cs="Times New Roman"/>
          <w:szCs w:val="24"/>
        </w:rPr>
        <w:t xml:space="preserve">      (fl.1483)</w:t>
      </w:r>
    </w:p>
    <w:p w14:paraId="527257B5" w14:textId="3B77C58C" w:rsidR="0000610C" w:rsidRDefault="0000610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Caen, Normandy.</w:t>
      </w:r>
    </w:p>
    <w:p w14:paraId="7CE260C0" w14:textId="13A69E3D" w:rsidR="0000610C" w:rsidRDefault="0000610C" w:rsidP="009139A6">
      <w:pPr>
        <w:pStyle w:val="NoSpacing"/>
        <w:rPr>
          <w:rFonts w:cs="Times New Roman"/>
          <w:szCs w:val="24"/>
        </w:rPr>
      </w:pPr>
    </w:p>
    <w:p w14:paraId="7A1140A1" w14:textId="02E962B8" w:rsidR="0000610C" w:rsidRDefault="0000610C" w:rsidP="009139A6">
      <w:pPr>
        <w:pStyle w:val="NoSpacing"/>
        <w:rPr>
          <w:rFonts w:cs="Times New Roman"/>
          <w:szCs w:val="24"/>
        </w:rPr>
      </w:pPr>
    </w:p>
    <w:p w14:paraId="4E7CD4A1" w14:textId="30C9E0C3" w:rsidR="0000610C" w:rsidRDefault="0000610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Feb.1483</w:t>
      </w:r>
      <w:r>
        <w:rPr>
          <w:rFonts w:cs="Times New Roman"/>
          <w:szCs w:val="24"/>
        </w:rPr>
        <w:tab/>
        <w:t>He was granted letters of denization for him and the heirs of his body.</w:t>
      </w:r>
    </w:p>
    <w:p w14:paraId="4BC077A0" w14:textId="3A21C797" w:rsidR="0000610C" w:rsidRDefault="0000610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p.340)</w:t>
      </w:r>
    </w:p>
    <w:p w14:paraId="3CF2BCB5" w14:textId="473E35DC" w:rsidR="0000610C" w:rsidRDefault="0000610C" w:rsidP="009139A6">
      <w:pPr>
        <w:pStyle w:val="NoSpacing"/>
        <w:rPr>
          <w:rFonts w:cs="Times New Roman"/>
          <w:szCs w:val="24"/>
        </w:rPr>
      </w:pPr>
    </w:p>
    <w:p w14:paraId="38A5050D" w14:textId="2DBF8C2E" w:rsidR="0000610C" w:rsidRDefault="0000610C" w:rsidP="009139A6">
      <w:pPr>
        <w:pStyle w:val="NoSpacing"/>
        <w:rPr>
          <w:rFonts w:cs="Times New Roman"/>
          <w:szCs w:val="24"/>
        </w:rPr>
      </w:pPr>
    </w:p>
    <w:p w14:paraId="28718CFD" w14:textId="3A80DF96" w:rsidR="0000610C" w:rsidRPr="0000610C" w:rsidRDefault="0000610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sectPr w:rsidR="0000610C" w:rsidRPr="000061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AE9AA" w14:textId="77777777" w:rsidR="0000610C" w:rsidRDefault="0000610C" w:rsidP="009139A6">
      <w:r>
        <w:separator/>
      </w:r>
    </w:p>
  </w:endnote>
  <w:endnote w:type="continuationSeparator" w:id="0">
    <w:p w14:paraId="1D030A1F" w14:textId="77777777" w:rsidR="0000610C" w:rsidRDefault="000061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FF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7F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C66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F45F5" w14:textId="77777777" w:rsidR="0000610C" w:rsidRDefault="0000610C" w:rsidP="009139A6">
      <w:r>
        <w:separator/>
      </w:r>
    </w:p>
  </w:footnote>
  <w:footnote w:type="continuationSeparator" w:id="0">
    <w:p w14:paraId="40DE9441" w14:textId="77777777" w:rsidR="0000610C" w:rsidRDefault="000061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7F5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AC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5E4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10C"/>
    <w:rsid w:val="0000610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61ADF"/>
  <w15:chartTrackingRefBased/>
  <w15:docId w15:val="{ED02EB8B-14C9-415B-8A2D-1F361CCB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2023-03-31T18:18:00Z</dcterms:created>
  <dcterms:modified xsi:type="dcterms:W3CDTF">2023-03-31T18:23:00Z</dcterms:modified>
</cp:coreProperties>
</file>